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B117A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PLOTTE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FBA42E0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Minster, Kent. Husbandman.</w:t>
      </w:r>
    </w:p>
    <w:p w14:paraId="77A455C7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7B9B4A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F016A94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Lorkyn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him, Andrew</w:t>
      </w:r>
    </w:p>
    <w:p w14:paraId="7462A3FA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Man of Minster(q.v.) and Simon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Beket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Stockbury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0739A389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9438008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D9394C3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1BEDF38" w14:textId="77777777" w:rsidR="00FA02C1" w:rsidRDefault="00FA02C1" w:rsidP="00FA02C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September 2021</w:t>
      </w:r>
    </w:p>
    <w:p w14:paraId="27DE09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A0ADF" w14:textId="77777777" w:rsidR="00FA02C1" w:rsidRDefault="00FA02C1" w:rsidP="009139A6">
      <w:r>
        <w:separator/>
      </w:r>
    </w:p>
  </w:endnote>
  <w:endnote w:type="continuationSeparator" w:id="0">
    <w:p w14:paraId="52B756D3" w14:textId="77777777" w:rsidR="00FA02C1" w:rsidRDefault="00FA02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3E6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EB1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5DF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E5AFF" w14:textId="77777777" w:rsidR="00FA02C1" w:rsidRDefault="00FA02C1" w:rsidP="009139A6">
      <w:r>
        <w:separator/>
      </w:r>
    </w:p>
  </w:footnote>
  <w:footnote w:type="continuationSeparator" w:id="0">
    <w:p w14:paraId="3FD503C9" w14:textId="77777777" w:rsidR="00FA02C1" w:rsidRDefault="00FA02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EC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94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E8E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C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6D99A"/>
  <w15:chartTrackingRefBased/>
  <w15:docId w15:val="{218DF308-A12C-4B8C-B562-22A6DC32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02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2021-11-04T19:58:00Z</dcterms:created>
  <dcterms:modified xsi:type="dcterms:W3CDTF">2021-11-04T20:00:00Z</dcterms:modified>
</cp:coreProperties>
</file>